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36" w:rsidRDefault="00164036" w:rsidP="00164036">
      <w:pPr>
        <w:pStyle w:val="1"/>
      </w:pPr>
      <w:bookmarkStart w:id="0" w:name="_Toc375071055"/>
      <w:bookmarkStart w:id="1" w:name="_Toc388967371"/>
      <w:bookmarkStart w:id="2" w:name="_Toc389724219"/>
      <w:bookmarkStart w:id="3" w:name="_Toc392747402"/>
      <w:bookmarkEnd w:id="0"/>
      <w:r>
        <w:t>DISMAN-PING-MIB</w:t>
      </w:r>
      <w:bookmarkEnd w:id="1"/>
      <w:bookmarkEnd w:id="2"/>
      <w:bookmarkEnd w:id="3"/>
    </w:p>
    <w:p w:rsidR="00164036" w:rsidRDefault="00164036" w:rsidP="00164036">
      <w:r>
        <w:t>本节介绍</w:t>
      </w:r>
      <w:r>
        <w:t>DISMAN-PING-MIB</w:t>
      </w:r>
      <w:r>
        <w:t>模块输出的告警信息。</w:t>
      </w:r>
    </w:p>
    <w:p w:rsidR="00164036" w:rsidRDefault="00164036" w:rsidP="00164036">
      <w:pPr>
        <w:pStyle w:val="3"/>
      </w:pPr>
      <w:bookmarkStart w:id="4" w:name="_Toc388967372"/>
      <w:bookmarkStart w:id="5" w:name="_Toc389724220"/>
      <w:bookmarkStart w:id="6" w:name="_Toc392747403"/>
      <w:r>
        <w:t>pingProbeFailed</w:t>
      </w:r>
      <w:bookmarkEnd w:id="4"/>
      <w:bookmarkEnd w:id="5"/>
      <w:bookmarkEnd w:id="6"/>
    </w:p>
    <w:p w:rsidR="00164036" w:rsidRDefault="00164036" w:rsidP="00164036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Text"/>
              <w:keepNext/>
            </w:pPr>
            <w:r>
              <w:t>1.3.6.1.2.1.80.0.1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  <w:keepNext/>
            </w:pPr>
            <w:r>
              <w:t>rfc2925-disman-ping.mib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164036" w:rsidRPr="004A63E0" w:rsidRDefault="00164036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t>-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【描述】</w:t>
      </w:r>
    </w:p>
    <w:p w:rsidR="00BC5BB3" w:rsidRDefault="00BC5BB3" w:rsidP="00164036">
      <w:pPr>
        <w:jc w:val="left"/>
      </w:pPr>
      <w:r>
        <w:rPr>
          <w:rFonts w:hint="eastAsia"/>
        </w:rPr>
        <w:t>该告警</w:t>
      </w:r>
      <w:r w:rsidR="003A6914">
        <w:rPr>
          <w:rFonts w:hint="eastAsia"/>
        </w:rPr>
        <w:t>在</w:t>
      </w:r>
      <w:r w:rsidR="00061AAC">
        <w:rPr>
          <w:rFonts w:hint="eastAsia"/>
        </w:rPr>
        <w:t>检测到</w:t>
      </w:r>
      <w:r w:rsidR="00061AAC">
        <w:rPr>
          <w:rFonts w:hint="eastAsia"/>
        </w:rPr>
        <w:t>Ping</w:t>
      </w:r>
      <w:r w:rsidR="003A6914">
        <w:rPr>
          <w:rFonts w:hint="eastAsia"/>
        </w:rPr>
        <w:t>探测</w:t>
      </w:r>
      <w:r w:rsidR="00061AAC">
        <w:rPr>
          <w:rFonts w:hint="eastAsia"/>
        </w:rPr>
        <w:t>失败</w:t>
      </w:r>
      <w:r w:rsidR="003A6914">
        <w:rPr>
          <w:rFonts w:hint="eastAsia"/>
        </w:rPr>
        <w:t>时生成</w:t>
      </w:r>
      <w:r w:rsidR="00061AAC">
        <w:rPr>
          <w:rFonts w:hint="eastAsia"/>
        </w:rPr>
        <w:t>。当</w:t>
      </w:r>
      <w:r w:rsidR="008608D1">
        <w:t>pingCtlTrapGeneration</w:t>
      </w:r>
      <w:r w:rsidR="008608D1">
        <w:rPr>
          <w:rFonts w:hint="eastAsia"/>
        </w:rPr>
        <w:t xml:space="preserve"> </w:t>
      </w:r>
      <w:r w:rsidR="00FF7ADF">
        <w:rPr>
          <w:rFonts w:hint="eastAsia"/>
        </w:rPr>
        <w:t>的值为</w:t>
      </w:r>
      <w:r w:rsidR="008608D1">
        <w:t>probeFailure(0)</w:t>
      </w:r>
      <w:r w:rsidR="008608D1">
        <w:rPr>
          <w:rFonts w:hint="eastAsia"/>
        </w:rPr>
        <w:t>时，认为</w:t>
      </w:r>
      <w:r w:rsidR="008608D1">
        <w:rPr>
          <w:rFonts w:hint="eastAsia"/>
        </w:rPr>
        <w:t>Ping</w:t>
      </w:r>
      <w:r w:rsidR="003A6914">
        <w:rPr>
          <w:rFonts w:hint="eastAsia"/>
        </w:rPr>
        <w:t>探测</w:t>
      </w:r>
      <w:r w:rsidR="008608D1">
        <w:rPr>
          <w:rFonts w:hint="eastAsia"/>
        </w:rPr>
        <w:t>失败。</w:t>
      </w:r>
      <w:r w:rsidR="008608D1">
        <w:rPr>
          <w:rFonts w:hint="eastAsia"/>
        </w:rPr>
        <w:t xml:space="preserve"> </w:t>
      </w:r>
      <w:r w:rsidR="008608D1">
        <w:t>probeFailure(0)</w:t>
      </w:r>
      <w:r w:rsidR="008608D1">
        <w:rPr>
          <w:rFonts w:hint="eastAsia"/>
        </w:rPr>
        <w:t xml:space="preserve"> </w:t>
      </w:r>
      <w:r w:rsidR="008608D1">
        <w:rPr>
          <w:rFonts w:hint="eastAsia"/>
        </w:rPr>
        <w:t>取决于对象</w:t>
      </w:r>
      <w:r w:rsidR="008608D1">
        <w:t>pingCtlTrapProbeFailureFilter</w:t>
      </w:r>
      <w:r w:rsidR="008608D1">
        <w:rPr>
          <w:rFonts w:hint="eastAsia"/>
        </w:rPr>
        <w:t>的值。</w:t>
      </w:r>
      <w:r w:rsidR="008608D1">
        <w:t>pingCtlTrapProbeFailureFilter</w:t>
      </w:r>
      <w:r w:rsidR="008608D1">
        <w:rPr>
          <w:rFonts w:hint="eastAsia"/>
        </w:rPr>
        <w:t xml:space="preserve"> </w:t>
      </w:r>
      <w:r w:rsidR="008608D1">
        <w:rPr>
          <w:rFonts w:hint="eastAsia"/>
        </w:rPr>
        <w:t>用来</w:t>
      </w:r>
      <w:r w:rsidR="003A6914">
        <w:rPr>
          <w:rFonts w:hint="eastAsia"/>
        </w:rPr>
        <w:t>指定连续多少</w:t>
      </w:r>
      <w:r w:rsidR="00FF7ADF">
        <w:rPr>
          <w:rFonts w:hint="eastAsia"/>
        </w:rPr>
        <w:t>个</w:t>
      </w:r>
      <w:r w:rsidR="003A6914">
        <w:rPr>
          <w:rFonts w:hint="eastAsia"/>
        </w:rPr>
        <w:t>探测失败才会生成此</w:t>
      </w:r>
      <w:r w:rsidR="00675DFE">
        <w:rPr>
          <w:rFonts w:hint="eastAsia"/>
        </w:rPr>
        <w:t>告警</w:t>
      </w:r>
      <w:r w:rsidR="003A6914">
        <w:rPr>
          <w:rFonts w:hint="eastAsia"/>
        </w:rPr>
        <w:t>。</w:t>
      </w:r>
    </w:p>
    <w:p w:rsidR="00164036" w:rsidRDefault="00164036" w:rsidP="00164036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887319" w:rsidRDefault="00164036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reaction trap probe-failure</w:t>
            </w:r>
          </w:p>
        </w:tc>
      </w:tr>
      <w:tr w:rsidR="00164036" w:rsidRPr="00B1156A" w:rsidTr="00705440">
        <w:trPr>
          <w:cantSplit/>
        </w:trPr>
        <w:tc>
          <w:tcPr>
            <w:tcW w:w="1217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164036" w:rsidRPr="00887319" w:rsidRDefault="00164036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reaction trap probe-failure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1.3.6.1.2.1.80.1.2.1.3 (pingCtlTargetAddressType)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1.3.6.1.2.1.80.1.2.1.4 (pingCtlTargetAddress)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 (pingResultsOperStatus)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enabled(1)</w:t>
            </w:r>
          </w:p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disabled(2)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1.3.6.1.2.1.80.1.3.1.2 (pingResultsIpTargetAddressType)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164036" w:rsidRPr="00B1156A" w:rsidRDefault="00164036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1.3.6.1.2.1.80.1.3.1.3 (pingResultsIpTargetAddress)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1.3.6.1.2.1.80.1.3.1.4 (pingResultsMinRtt)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1.3.6.1.2.1.80.1.3.1.5 (pingResultsMaxRtt)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1.3.6.1.2.1.80.1.3.1.6 (pingResultsAverageRtt)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1.3.6.1.2.1.80.1.3.1.7 (pingResultsProbeResponses)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1.3.6.1.2.1.80.1.3.1.8 (pingResultsSentProbes)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1.3.6.1.2.1.80.1.3.1.9 (pingResultsRttSumOfSquares)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1.3.6.1.2.1.80.1.3.1.10 (pingResultsLastGoodProbe)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DateAndTime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 w:rsidRPr="00651DB2">
              <w:t>OCTET STRING (SIZE (8))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【处理建议】</w:t>
      </w:r>
    </w:p>
    <w:p w:rsidR="00164036" w:rsidRDefault="00164036" w:rsidP="00164036">
      <w:r>
        <w:rPr>
          <w:rFonts w:hint="eastAsia"/>
        </w:rPr>
        <w:t>无需处理。</w:t>
      </w:r>
    </w:p>
    <w:p w:rsidR="00164036" w:rsidRDefault="00164036" w:rsidP="00164036">
      <w:pPr>
        <w:pStyle w:val="3"/>
      </w:pPr>
      <w:bookmarkStart w:id="7" w:name="_Toc388967373"/>
      <w:bookmarkStart w:id="8" w:name="_Toc389724221"/>
      <w:bookmarkStart w:id="9" w:name="_Toc392747404"/>
      <w:r>
        <w:t>pingTestFailed</w:t>
      </w:r>
      <w:bookmarkEnd w:id="7"/>
      <w:bookmarkEnd w:id="8"/>
      <w:bookmarkEnd w:id="9"/>
    </w:p>
    <w:p w:rsidR="00164036" w:rsidRDefault="00164036" w:rsidP="00164036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Text"/>
            </w:pPr>
            <w:r>
              <w:t>1.3.6.1.2.1.80.0.2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t>rfc2925-disman-ping.mib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164036" w:rsidRPr="004A63E0" w:rsidRDefault="00164036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t>-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【描述】</w:t>
      </w:r>
    </w:p>
    <w:p w:rsidR="00A07DC2" w:rsidRDefault="003A6914" w:rsidP="00A07DC2">
      <w:r>
        <w:rPr>
          <w:rFonts w:hint="eastAsia"/>
        </w:rPr>
        <w:t>该告警在</w:t>
      </w:r>
      <w:r>
        <w:rPr>
          <w:rFonts w:hint="eastAsia"/>
        </w:rPr>
        <w:t xml:space="preserve">Ping </w:t>
      </w:r>
      <w:r w:rsidR="002C3986">
        <w:rPr>
          <w:rFonts w:hint="eastAsia"/>
        </w:rPr>
        <w:t>测试</w:t>
      </w:r>
      <w:r>
        <w:rPr>
          <w:rFonts w:hint="eastAsia"/>
        </w:rPr>
        <w:t>失败时生成。当对象</w:t>
      </w:r>
      <w:r>
        <w:t>pingCtlTrapGeneration</w:t>
      </w:r>
      <w:r>
        <w:rPr>
          <w:rFonts w:hint="eastAsia"/>
        </w:rPr>
        <w:t xml:space="preserve"> </w:t>
      </w:r>
      <w:r>
        <w:rPr>
          <w:rFonts w:hint="eastAsia"/>
        </w:rPr>
        <w:t>的值为</w:t>
      </w:r>
      <w:r>
        <w:t>testFailure(1)</w:t>
      </w:r>
      <w:r>
        <w:rPr>
          <w:rFonts w:hint="eastAsia"/>
        </w:rPr>
        <w:t>时，认为</w:t>
      </w:r>
      <w:r>
        <w:rPr>
          <w:rFonts w:hint="eastAsia"/>
        </w:rPr>
        <w:t>Ping</w:t>
      </w:r>
      <w:r w:rsidR="002C3986">
        <w:rPr>
          <w:rFonts w:hint="eastAsia"/>
        </w:rPr>
        <w:t>测试</w:t>
      </w:r>
      <w:r>
        <w:rPr>
          <w:rFonts w:hint="eastAsia"/>
        </w:rPr>
        <w:t>失败。</w:t>
      </w:r>
      <w:r w:rsidR="002C3986">
        <w:rPr>
          <w:rFonts w:hint="eastAsia"/>
        </w:rPr>
        <w:t>用</w:t>
      </w:r>
      <w:r>
        <w:t xml:space="preserve">pingCtlTrapTestFailureFilter </w:t>
      </w:r>
      <w:r w:rsidR="00B53F21">
        <w:rPr>
          <w:rFonts w:hint="eastAsia"/>
        </w:rPr>
        <w:t>指定</w:t>
      </w:r>
      <w:r w:rsidR="00FF7ADF">
        <w:rPr>
          <w:rFonts w:hint="eastAsia"/>
        </w:rPr>
        <w:t>Ping</w:t>
      </w:r>
      <w:r w:rsidR="002C3986">
        <w:rPr>
          <w:rFonts w:hint="eastAsia"/>
        </w:rPr>
        <w:t>测试</w:t>
      </w:r>
      <w:r w:rsidR="00FF7ADF">
        <w:rPr>
          <w:rFonts w:hint="eastAsia"/>
        </w:rPr>
        <w:t>中多少个探测报文响应失败才会认为</w:t>
      </w:r>
      <w:r w:rsidR="002C3986">
        <w:rPr>
          <w:rFonts w:hint="eastAsia"/>
        </w:rPr>
        <w:t>P</w:t>
      </w:r>
      <w:r w:rsidR="00FF7ADF">
        <w:rPr>
          <w:rFonts w:hint="eastAsia"/>
        </w:rPr>
        <w:t xml:space="preserve">ing </w:t>
      </w:r>
      <w:r w:rsidR="002C3986">
        <w:rPr>
          <w:rFonts w:hint="eastAsia"/>
        </w:rPr>
        <w:t>测试</w:t>
      </w:r>
      <w:r w:rsidR="00FF7ADF">
        <w:rPr>
          <w:rFonts w:hint="eastAsia"/>
        </w:rPr>
        <w:t>失败。</w:t>
      </w:r>
    </w:p>
    <w:p w:rsidR="00164036" w:rsidRDefault="00164036" w:rsidP="00164036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887319" w:rsidRDefault="00164036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reaction trap test-failure</w:t>
            </w:r>
          </w:p>
        </w:tc>
      </w:tr>
      <w:tr w:rsidR="00164036" w:rsidRPr="00B1156A" w:rsidTr="00705440">
        <w:trPr>
          <w:cantSplit/>
        </w:trPr>
        <w:tc>
          <w:tcPr>
            <w:tcW w:w="1217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164036" w:rsidRPr="00887319" w:rsidRDefault="00164036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reaction trap test-failure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1.3.6.1.2.1.80.1.2.1.3 (pingCtlTargetAddressType)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164036" w:rsidRPr="00B1156A" w:rsidRDefault="00164036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1.3.6.1.2.1.80.1.2.1.4 (pingCtlTargetAddress)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1.3.6.1.2.1.80.1.3.1.1 (pingResultsOperStatus)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enabled(1)</w:t>
            </w:r>
          </w:p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disabled(2)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1.3.6.1.2.1.80.1.3.1.2 (pingResultsIpTargetAddressType)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164036" w:rsidRPr="00B1156A" w:rsidRDefault="00164036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1.3.6.1.2.1.80.1.3.1.3 (pingResultsIpTargetAddress)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1.3.6.1.2.1.80.1.3.1.4 (pingResultsMinRtt)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1.3.6.1.2.1.80.1.3.1.5 (pingResultsMaxRtt)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1.3.6.1.2.1.80.1.3.1.6 (pingResultsAverageRtt)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1.3.6.1.2.1.80.1.3.1.7 (pingResultsProbeResponses)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1.3.6.1.2.1.80.1.3.1.8 (pingResultsSentProbes)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1.3.6.1.2.1.80.1.3.1.9 (pingResultsRttSumOfSquares)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1.3.6.1.2.1.80.1.3.1.10 (pingResultsLastGoodProbe)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DateAndTime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 w:rsidRPr="00651DB2">
              <w:rPr>
                <w:lang w:eastAsia="en-US"/>
              </w:rPr>
              <w:t>OCTET STRING (SIZE (8))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【处理建议】</w:t>
      </w:r>
    </w:p>
    <w:p w:rsidR="00164036" w:rsidRDefault="00164036" w:rsidP="00164036">
      <w:r>
        <w:rPr>
          <w:rFonts w:hint="eastAsia"/>
        </w:rPr>
        <w:t>无需处理。</w:t>
      </w:r>
    </w:p>
    <w:p w:rsidR="00164036" w:rsidRDefault="00164036" w:rsidP="00164036">
      <w:pPr>
        <w:pStyle w:val="3"/>
      </w:pPr>
      <w:bookmarkStart w:id="10" w:name="_Toc388967374"/>
      <w:bookmarkStart w:id="11" w:name="_Toc389724222"/>
      <w:bookmarkStart w:id="12" w:name="_Toc392747405"/>
      <w:r>
        <w:t>pingTestCompleted</w:t>
      </w:r>
      <w:bookmarkEnd w:id="10"/>
      <w:bookmarkEnd w:id="11"/>
      <w:bookmarkEnd w:id="12"/>
    </w:p>
    <w:p w:rsidR="00164036" w:rsidRDefault="00164036" w:rsidP="00164036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Text"/>
            </w:pPr>
            <w:r>
              <w:t>1.3.6.1.2.1.80.0.3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t>rfc2925-disman-ping.mib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164036" w:rsidRPr="004A63E0" w:rsidRDefault="00164036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t>-</w:t>
            </w:r>
          </w:p>
        </w:tc>
      </w:tr>
      <w:tr w:rsidR="00164036" w:rsidRPr="00B1156A" w:rsidTr="00705440">
        <w:trPr>
          <w:cantSplit/>
        </w:trPr>
        <w:tc>
          <w:tcPr>
            <w:tcW w:w="1756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164036" w:rsidRPr="00B1156A" w:rsidRDefault="00164036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【描述】</w:t>
      </w:r>
    </w:p>
    <w:p w:rsidR="00FF7ADF" w:rsidRDefault="00FF7ADF" w:rsidP="00164036">
      <w:pPr>
        <w:jc w:val="left"/>
      </w:pPr>
      <w:r>
        <w:rPr>
          <w:rFonts w:hint="eastAsia"/>
        </w:rPr>
        <w:t>该告警在</w:t>
      </w:r>
      <w:r>
        <w:rPr>
          <w:rFonts w:hint="eastAsia"/>
        </w:rPr>
        <w:t>Ping</w:t>
      </w:r>
      <w:r w:rsidR="002C3986">
        <w:rPr>
          <w:rFonts w:hint="eastAsia"/>
        </w:rPr>
        <w:t>测试</w:t>
      </w:r>
      <w:r>
        <w:rPr>
          <w:rFonts w:hint="eastAsia"/>
        </w:rPr>
        <w:t>结束</w:t>
      </w:r>
      <w:r w:rsidR="00C159AB">
        <w:rPr>
          <w:rFonts w:hint="eastAsia"/>
        </w:rPr>
        <w:t>时</w:t>
      </w:r>
      <w:r>
        <w:rPr>
          <w:rFonts w:hint="eastAsia"/>
        </w:rPr>
        <w:t>生成。当对象</w:t>
      </w:r>
      <w:r>
        <w:t>pingCtlTrapGeneration</w:t>
      </w:r>
      <w:r>
        <w:rPr>
          <w:rFonts w:hint="eastAsia"/>
        </w:rPr>
        <w:t xml:space="preserve"> </w:t>
      </w:r>
      <w:r>
        <w:rPr>
          <w:rFonts w:hint="eastAsia"/>
        </w:rPr>
        <w:t>的值为</w:t>
      </w:r>
      <w:r>
        <w:t>testCompletion(4)</w:t>
      </w:r>
      <w:r>
        <w:rPr>
          <w:rFonts w:hint="eastAsia"/>
        </w:rPr>
        <w:t>，认为</w:t>
      </w:r>
      <w:r>
        <w:rPr>
          <w:rFonts w:hint="eastAsia"/>
        </w:rPr>
        <w:t>Ping</w:t>
      </w:r>
      <w:r w:rsidR="002C3986">
        <w:rPr>
          <w:rFonts w:hint="eastAsia"/>
        </w:rPr>
        <w:t>测试</w:t>
      </w:r>
      <w:r>
        <w:rPr>
          <w:rFonts w:hint="eastAsia"/>
        </w:rPr>
        <w:t>结束。</w:t>
      </w:r>
    </w:p>
    <w:p w:rsidR="00164036" w:rsidRDefault="00164036" w:rsidP="00164036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B1156A" w:rsidRDefault="00164036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64036" w:rsidRPr="00887319" w:rsidRDefault="00164036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reaction trap test-complete</w:t>
            </w:r>
          </w:p>
        </w:tc>
      </w:tr>
      <w:tr w:rsidR="00164036" w:rsidRPr="00B1156A" w:rsidTr="00705440">
        <w:trPr>
          <w:cantSplit/>
        </w:trPr>
        <w:tc>
          <w:tcPr>
            <w:tcW w:w="1217" w:type="dxa"/>
          </w:tcPr>
          <w:p w:rsidR="00164036" w:rsidRPr="00B1156A" w:rsidRDefault="00164036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164036" w:rsidRPr="00887319" w:rsidRDefault="00164036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reaction trap test-complete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64036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64036" w:rsidRPr="00B1156A" w:rsidRDefault="00164036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1.3.6.1.2.1.80.1.2.1.3 (pingCtlTargetAddressType)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164036" w:rsidRPr="00B1156A" w:rsidRDefault="00164036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1.3.6.1.2.1.80.1.2.1.4 (pingCtlTargetAddress)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 (pingResultsOperStatus)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enabled(1)</w:t>
            </w:r>
          </w:p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disabled(2)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1.3.6.1.2.1.80.1.3.1.2 (pingResultsIpTargetAddressType)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164036" w:rsidRDefault="00164036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dns(16) 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1.3.6.1.2.1.80.1.3.1.3 (pingResultsIpTargetAddress)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1.3.6.1.2.1.80.1.3.1.4 (pingResultsMinRtt)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1.3.6.1.2.1.80.1.3.1.5 (pingResultsMaxRtt)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1.3.6.1.2.1.80.1.3.1.6 (pingResultsAverageRtt)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1.3.6.1.2.1.80.1.3.1.7 (pingResultsProbeResponses)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1.3.6.1.2.1.80.1.3.1.8 (pingResultsSentProbes)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1.3.6.1.2.1.80.1.3.1.9 (pingResultsRttSumOfSquares)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164036" w:rsidRPr="00B7659F" w:rsidRDefault="00164036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164036" w:rsidRPr="00B1156A" w:rsidTr="00705440">
        <w:trPr>
          <w:cantSplit/>
        </w:trPr>
        <w:tc>
          <w:tcPr>
            <w:tcW w:w="3500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1.3.6.1.2.1.80.1.3.1.10 (pingResultsLastGoodProbe)</w:t>
            </w:r>
          </w:p>
        </w:tc>
        <w:tc>
          <w:tcPr>
            <w:tcW w:w="1984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DateAndTime</w:t>
            </w:r>
          </w:p>
        </w:tc>
        <w:tc>
          <w:tcPr>
            <w:tcW w:w="3218" w:type="dxa"/>
          </w:tcPr>
          <w:p w:rsidR="00164036" w:rsidRPr="00B1156A" w:rsidRDefault="00164036" w:rsidP="00705440">
            <w:pPr>
              <w:pStyle w:val="TableText"/>
              <w:rPr>
                <w:lang w:eastAsia="en-US"/>
              </w:rPr>
            </w:pPr>
            <w:r w:rsidRPr="00651DB2">
              <w:rPr>
                <w:lang w:eastAsia="en-US"/>
              </w:rPr>
              <w:t>OCTET STRING (SIZE (8))</w:t>
            </w:r>
          </w:p>
        </w:tc>
      </w:tr>
    </w:tbl>
    <w:p w:rsidR="00164036" w:rsidRDefault="00164036" w:rsidP="00164036"/>
    <w:p w:rsidR="00164036" w:rsidRDefault="00164036" w:rsidP="00164036">
      <w:pPr>
        <w:pStyle w:val="Command"/>
      </w:pPr>
      <w:r>
        <w:t>【处理建议】</w:t>
      </w:r>
    </w:p>
    <w:p w:rsidR="00164036" w:rsidRDefault="00164036" w:rsidP="00164036">
      <w:r>
        <w:rPr>
          <w:rFonts w:hint="eastAsia"/>
        </w:rPr>
        <w:t>无需处理。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BAB" w:rsidRDefault="00A47BAB">
      <w:r>
        <w:separator/>
      </w:r>
    </w:p>
  </w:endnote>
  <w:endnote w:type="continuationSeparator" w:id="0">
    <w:p w:rsidR="00A47BAB" w:rsidRDefault="00A47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07DC2" w:rsidP="00020766">
        <w:pPr>
          <w:pStyle w:val="a5"/>
        </w:pPr>
        <w:r w:rsidRPr="00A07DC2">
          <w:fldChar w:fldCharType="begin"/>
        </w:r>
        <w:r w:rsidR="00F86011">
          <w:instrText>PAGE   \* MERGEFORMAT</w:instrText>
        </w:r>
        <w:r w:rsidRPr="00A07DC2">
          <w:fldChar w:fldCharType="separate"/>
        </w:r>
        <w:r w:rsidR="00B10694" w:rsidRPr="00B1069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BAB" w:rsidRDefault="00A47BAB">
      <w:r>
        <w:separator/>
      </w:r>
    </w:p>
  </w:footnote>
  <w:footnote w:type="continuationSeparator" w:id="0">
    <w:p w:rsidR="00A47BAB" w:rsidRDefault="00A47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AAC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1763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4036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1A06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3986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770"/>
    <w:rsid w:val="00382E2E"/>
    <w:rsid w:val="00384501"/>
    <w:rsid w:val="00385460"/>
    <w:rsid w:val="00386DB1"/>
    <w:rsid w:val="003879B5"/>
    <w:rsid w:val="00387CDA"/>
    <w:rsid w:val="003918F6"/>
    <w:rsid w:val="00392D91"/>
    <w:rsid w:val="00395E0A"/>
    <w:rsid w:val="003A4CE6"/>
    <w:rsid w:val="003A6914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5DF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08D1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07DC2"/>
    <w:rsid w:val="00A22DF9"/>
    <w:rsid w:val="00A26058"/>
    <w:rsid w:val="00A3072F"/>
    <w:rsid w:val="00A328BA"/>
    <w:rsid w:val="00A41B6E"/>
    <w:rsid w:val="00A41F0B"/>
    <w:rsid w:val="00A42E31"/>
    <w:rsid w:val="00A4763F"/>
    <w:rsid w:val="00A47BAB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694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3F21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C5BB3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159AB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C7EC3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AD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AEB45-C1A3-45E1-B6F0-2862387E1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147</TotalTime>
  <Pages>3</Pages>
  <Words>669</Words>
  <Characters>3959</Characters>
  <Application>Microsoft Office Word</Application>
  <DocSecurity>0</DocSecurity>
  <Lines>250</Lines>
  <Paragraphs>206</Paragraphs>
  <ScaleCrop>false</ScaleCrop>
  <Company/>
  <LinksUpToDate>false</LinksUpToDate>
  <CharactersWithSpaces>4133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32</cp:revision>
  <cp:lastPrinted>2010-05-04T10:01:00Z</cp:lastPrinted>
  <dcterms:created xsi:type="dcterms:W3CDTF">2014-07-09T08:19:00Z</dcterms:created>
  <dcterms:modified xsi:type="dcterms:W3CDTF">2014-07-31T10:33:00Z</dcterms:modified>
</cp:coreProperties>
</file>